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2F86" w:rsidRDefault="007A01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William HERVY</w:t>
      </w:r>
      <w:r>
        <w:rPr>
          <w:rFonts w:ascii="Times New Roman" w:hAnsi="Times New Roman" w:cs="Times New Roman"/>
          <w:sz w:val="24"/>
          <w:szCs w:val="24"/>
        </w:rPr>
        <w:t xml:space="preserve">      (fl.1427)</w:t>
      </w:r>
    </w:p>
    <w:p w:rsidR="007A01EC" w:rsidRDefault="007A01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of the diocese of Exeter.</w:t>
      </w:r>
    </w:p>
    <w:p w:rsidR="007A01EC" w:rsidRDefault="007A01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01EC" w:rsidRDefault="007A01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01EC" w:rsidRDefault="007A01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8 Apr.1427</w:t>
      </w:r>
      <w:r>
        <w:rPr>
          <w:rFonts w:ascii="Times New Roman" w:hAnsi="Times New Roman" w:cs="Times New Roman"/>
          <w:sz w:val="24"/>
          <w:szCs w:val="24"/>
        </w:rPr>
        <w:tab/>
        <w:t>He was ordained to first tonsure in Totnes by the Bishop.</w:t>
      </w:r>
    </w:p>
    <w:p w:rsidR="007A01EC" w:rsidRDefault="007A01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(“Register of Edmund Lacy, Bishop of Exeter 1420-55” part 4 p.109)</w:t>
      </w:r>
    </w:p>
    <w:p w:rsidR="007A01EC" w:rsidRDefault="007A01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01EC" w:rsidRDefault="007A01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:rsidR="007A01EC" w:rsidRPr="007A01EC" w:rsidRDefault="007A01EC" w:rsidP="00E71FC3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13 May 2016</w:t>
      </w:r>
      <w:bookmarkStart w:id="0" w:name="_GoBack"/>
      <w:bookmarkEnd w:id="0"/>
    </w:p>
    <w:sectPr w:rsidR="007A01EC" w:rsidRPr="007A01EC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A01EC" w:rsidRDefault="007A01EC" w:rsidP="00E71FC3">
      <w:pPr>
        <w:spacing w:after="0" w:line="240" w:lineRule="auto"/>
      </w:pPr>
      <w:r>
        <w:separator/>
      </w:r>
    </w:p>
  </w:endnote>
  <w:endnote w:type="continuationSeparator" w:id="0">
    <w:p w:rsidR="007A01EC" w:rsidRDefault="007A01EC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  <w:rPr>
        <w:rFonts w:ascii="Times New Roman" w:hAnsi="Times New Roman" w:cs="Times New Roman"/>
        <w:sz w:val="24"/>
        <w:szCs w:val="24"/>
      </w:rPr>
    </w:pPr>
    <w:r>
      <w:rPr>
        <w:rFonts w:ascii="Times New Roman" w:hAnsi="Times New Roman" w:cs="Times New Roman"/>
        <w:sz w:val="24"/>
        <w:szCs w:val="24"/>
      </w:rPr>
      <w:t>copyright I.S.Rogers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A01EC" w:rsidRDefault="007A01EC" w:rsidP="00E71FC3">
      <w:pPr>
        <w:spacing w:after="0" w:line="240" w:lineRule="auto"/>
      </w:pPr>
      <w:r>
        <w:separator/>
      </w:r>
    </w:p>
  </w:footnote>
  <w:footnote w:type="continuationSeparator" w:id="0">
    <w:p w:rsidR="007A01EC" w:rsidRDefault="007A01EC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A01EC"/>
    <w:rsid w:val="007A01EC"/>
    <w:rsid w:val="00AB52E8"/>
    <w:rsid w:val="00B16D3F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283F5A"/>
  <w15:chartTrackingRefBased/>
  <w15:docId w15:val="{70C44D8B-2A49-4FB5-A5B3-3E24CA45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3</TotalTime>
  <Pages>1</Pages>
  <Words>31</Words>
  <Characters>180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2016-05-13T11:41:00Z</dcterms:created>
  <dcterms:modified xsi:type="dcterms:W3CDTF">2016-05-13T11:44:00Z</dcterms:modified>
</cp:coreProperties>
</file>